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7FE3BC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A72E0">
        <w:rPr>
          <w:b/>
          <w:noProof/>
          <w:sz w:val="24"/>
        </w:rPr>
        <w:t>559</w:t>
      </w:r>
      <w:bookmarkStart w:id="0" w:name="_GoBack"/>
      <w:bookmarkEnd w:id="0"/>
    </w:p>
    <w:p w14:paraId="0E874A83" w14:textId="31BC2A1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>
        <w:rPr>
          <w:b/>
          <w:i/>
          <w:noProof/>
          <w:sz w:val="18"/>
          <w:szCs w:val="18"/>
        </w:rPr>
        <w:tab/>
      </w:r>
      <w:r w:rsidR="00A73509" w:rsidRPr="002C7FF6">
        <w:rPr>
          <w:b/>
          <w:i/>
          <w:noProof/>
          <w:sz w:val="18"/>
          <w:szCs w:val="18"/>
        </w:rPr>
        <w:t>Revision of C4-2114</w:t>
      </w:r>
      <w:r w:rsidR="00A73509">
        <w:rPr>
          <w:b/>
          <w:i/>
          <w:noProof/>
          <w:sz w:val="18"/>
          <w:szCs w:val="18"/>
        </w:rPr>
        <w:t>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52657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062AD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882EF" w:rsidR="001E41F3" w:rsidRPr="00410371" w:rsidRDefault="00BB006C" w:rsidP="00BB00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3753C" w:rsidR="001E41F3" w:rsidRPr="00410371" w:rsidRDefault="00A73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BB05D4" w:rsidR="00F25D98" w:rsidRDefault="00CB02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281B6" w:rsidR="001E41F3" w:rsidRDefault="00A73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253630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10236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8F48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BA9CE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61EBB4" w14:textId="77777777" w:rsidR="001062AD" w:rsidRDefault="001062AD" w:rsidP="00F15DE3"/>
    <w:p w14:paraId="2259866F" w14:textId="77777777" w:rsidR="001062AD" w:rsidRPr="004D3578" w:rsidRDefault="001062AD" w:rsidP="001062AD">
      <w:pPr>
        <w:pStyle w:val="1"/>
      </w:pPr>
      <w:bookmarkStart w:id="2" w:name="_Toc21954246"/>
      <w:bookmarkStart w:id="3" w:name="_Toc25048028"/>
      <w:bookmarkStart w:id="4" w:name="_Toc34143403"/>
      <w:bookmarkStart w:id="5" w:name="_Toc34750873"/>
      <w:bookmarkStart w:id="6" w:name="_Toc34751634"/>
      <w:bookmarkStart w:id="7" w:name="_Toc35940982"/>
      <w:bookmarkStart w:id="8" w:name="_Toc43283882"/>
      <w:bookmarkStart w:id="9" w:name="_Toc49762877"/>
      <w:bookmarkStart w:id="10" w:name="_Toc51925731"/>
      <w:bookmarkStart w:id="11" w:name="_Toc51925832"/>
      <w:bookmarkStart w:id="12" w:name="_Toc586045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87157B" w14:textId="77777777" w:rsidR="001062AD" w:rsidRPr="004D3578" w:rsidRDefault="001062AD" w:rsidP="001062AD">
      <w:r w:rsidRPr="004D3578">
        <w:t>The following documents contain provisions which, through reference in this text, constitute provisions of the present document.</w:t>
      </w:r>
    </w:p>
    <w:p w14:paraId="5C50029F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818008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196674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7C6F25" w14:textId="77777777" w:rsidR="001062AD" w:rsidRDefault="001062AD" w:rsidP="001062A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54C0B3C9" w14:textId="77777777" w:rsidR="001062AD" w:rsidRPr="005E4D39" w:rsidRDefault="001062AD" w:rsidP="001062AD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FBDFB96" w14:textId="77777777" w:rsidR="001062AD" w:rsidRPr="005E4D39" w:rsidRDefault="001062AD" w:rsidP="001062A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366993F7" w14:textId="77777777" w:rsidR="001062AD" w:rsidRPr="005E4D39" w:rsidRDefault="001062AD" w:rsidP="001062A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B5E48EB" w14:textId="77777777" w:rsidR="001062AD" w:rsidRDefault="001062AD" w:rsidP="001062A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B201F36" w14:textId="22689B9E" w:rsidR="001062AD" w:rsidRDefault="001062AD" w:rsidP="001062A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3" w:author="Huawei" w:date="2021-02-02T20:11:00Z">
        <w:r w:rsidDel="001062AD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4" w:author="Huawei" w:date="2021-02-02T20:11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5" w:author="Huawei" w:date="2021-02-02T20:1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02T20:12:00Z">
        <w:r w:rsidDel="001062AD">
          <w:rPr>
            <w:rStyle w:val="aa"/>
            <w:lang w:val="en-US"/>
          </w:rPr>
          <w:fldChar w:fldCharType="begin"/>
        </w:r>
        <w:r w:rsidDel="001062AD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1062AD">
          <w:rPr>
            <w:rStyle w:val="aa"/>
            <w:lang w:val="en-US"/>
          </w:rPr>
          <w:fldChar w:fldCharType="separate"/>
        </w:r>
        <w:r w:rsidRPr="008D71DE" w:rsidDel="001062AD">
          <w:rPr>
            <w:rStyle w:val="aa"/>
            <w:lang w:val="en-US"/>
          </w:rPr>
          <w:delText>https://github.com/OAI/OpenAPI-Specification/blob/master/versions/3.0.0.md</w:delText>
        </w:r>
        <w:r w:rsidDel="001062AD">
          <w:rPr>
            <w:rStyle w:val="aa"/>
            <w:lang w:val="en-US"/>
          </w:rPr>
          <w:fldChar w:fldCharType="end"/>
        </w:r>
        <w:r w:rsidDel="001062AD">
          <w:rPr>
            <w:lang w:val="en-US"/>
          </w:rPr>
          <w:delText>.</w:delText>
        </w:r>
      </w:del>
    </w:p>
    <w:p w14:paraId="5A5A2B2A" w14:textId="77777777" w:rsidR="001062AD" w:rsidRDefault="001062AD" w:rsidP="001062AD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036CE36" w14:textId="77777777" w:rsidR="001062AD" w:rsidRPr="00E535AD" w:rsidRDefault="001062AD" w:rsidP="001062A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</w:t>
      </w:r>
      <w:r>
        <w:t> </w:t>
      </w:r>
      <w:r w:rsidRPr="00E535AD">
        <w:t>TS</w:t>
      </w:r>
      <w:r>
        <w:t> </w:t>
      </w:r>
      <w:r w:rsidRPr="00E535AD">
        <w:t>33.501: "Security architecture and procedures for 5G system".</w:t>
      </w:r>
    </w:p>
    <w:p w14:paraId="6191D34B" w14:textId="77777777" w:rsidR="001062AD" w:rsidRPr="00E535AD" w:rsidRDefault="001062AD" w:rsidP="001062A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</w:t>
      </w:r>
      <w:r>
        <w:t> </w:t>
      </w:r>
      <w:r w:rsidRPr="00E535AD">
        <w:t>RFC</w:t>
      </w:r>
      <w:r>
        <w:t> </w:t>
      </w:r>
      <w:r w:rsidRPr="00E535AD">
        <w:t>6749: "</w:t>
      </w:r>
      <w:r w:rsidRPr="009E3528">
        <w:t>The OAuth 2.0 Authorization Framework</w:t>
      </w:r>
      <w:r w:rsidRPr="00E535AD">
        <w:t>".</w:t>
      </w:r>
    </w:p>
    <w:p w14:paraId="3263D0BE" w14:textId="77777777" w:rsidR="001062AD" w:rsidRPr="00986E88" w:rsidRDefault="001062AD" w:rsidP="001062A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A4BE376" w14:textId="77777777" w:rsidR="001062AD" w:rsidRPr="00986E88" w:rsidRDefault="001062AD" w:rsidP="001062A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</w:t>
      </w:r>
      <w:r>
        <w:rPr>
          <w:noProof/>
        </w:rPr>
        <w:t> </w:t>
      </w:r>
      <w:r w:rsidRPr="00986E88">
        <w:rPr>
          <w:noProof/>
        </w:rPr>
        <w:t>RFC</w:t>
      </w:r>
      <w:r>
        <w:rPr>
          <w:noProof/>
        </w:rPr>
        <w:t> </w:t>
      </w:r>
      <w:r w:rsidRPr="00986E88">
        <w:rPr>
          <w:noProof/>
        </w:rPr>
        <w:t>7540: "Hypertext Transfer Protocol Version 2 (HTTP/2)".</w:t>
      </w:r>
    </w:p>
    <w:p w14:paraId="0C6208ED" w14:textId="77777777" w:rsidR="001062AD" w:rsidRPr="00986E88" w:rsidRDefault="001062AD" w:rsidP="001062AD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8259: "The JavaScript Object Notation (JSON) Data Interchange Format".</w:t>
      </w:r>
    </w:p>
    <w:p w14:paraId="27FD2485" w14:textId="77777777" w:rsidR="001062AD" w:rsidRDefault="001062AD" w:rsidP="001062AD">
      <w:pPr>
        <w:pStyle w:val="EX"/>
      </w:pPr>
      <w:r>
        <w:t>[13]</w:t>
      </w:r>
      <w:r>
        <w:tab/>
        <w:t>IETF RFC 7807: "Problem Details for HTTP APIs".</w:t>
      </w:r>
    </w:p>
    <w:p w14:paraId="356ED38A" w14:textId="77777777" w:rsidR="001062AD" w:rsidRDefault="001062AD" w:rsidP="001062AD">
      <w:pPr>
        <w:pStyle w:val="EX"/>
      </w:pPr>
      <w:r w:rsidRPr="002857AD">
        <w:t>[</w:t>
      </w:r>
      <w:r>
        <w:t>14</w:t>
      </w:r>
      <w:r w:rsidRPr="002857AD">
        <w:t>]</w:t>
      </w:r>
      <w:r w:rsidRPr="002857AD">
        <w:tab/>
        <w:t>3GPP</w:t>
      </w:r>
      <w:r>
        <w:t> </w:t>
      </w:r>
      <w:r w:rsidRPr="002857AD">
        <w:t>TS</w:t>
      </w:r>
      <w:r>
        <w:t> </w:t>
      </w:r>
      <w:r w:rsidRPr="002857AD">
        <w:t>29.571: "5G System; Common Data Types for Service Based Interfaces; Stage 3".</w:t>
      </w:r>
    </w:p>
    <w:p w14:paraId="77B62B13" w14:textId="77777777" w:rsidR="001062AD" w:rsidRDefault="001062AD" w:rsidP="001062AD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229F5EDB" w14:textId="77777777" w:rsidR="001062AD" w:rsidRDefault="001062AD" w:rsidP="001062AD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5706C136" w14:textId="77777777" w:rsidR="001062AD" w:rsidRDefault="001062AD" w:rsidP="001062AD">
      <w:pPr>
        <w:pStyle w:val="EX"/>
      </w:pPr>
      <w:r>
        <w:t>[17]</w:t>
      </w:r>
      <w:r>
        <w:tab/>
        <w:t>3GPP TS 36.413: "</w:t>
      </w:r>
      <w:r w:rsidRPr="00E55E73">
        <w:t>Evolved Universal Terrestrial Radio Access Network (E-UTRAN); S1 Application Protocol (S1AP)</w:t>
      </w:r>
      <w:r>
        <w:t>"</w:t>
      </w:r>
    </w:p>
    <w:p w14:paraId="369C3993" w14:textId="77777777" w:rsidR="001062AD" w:rsidRPr="001062AD" w:rsidRDefault="001062A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424E5" w14:textId="77777777" w:rsidR="00E42937" w:rsidRDefault="00E42937">
      <w:r>
        <w:separator/>
      </w:r>
    </w:p>
  </w:endnote>
  <w:endnote w:type="continuationSeparator" w:id="0">
    <w:p w14:paraId="65D8163F" w14:textId="77777777" w:rsidR="00E42937" w:rsidRDefault="00E4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DF353" w14:textId="77777777" w:rsidR="00E42937" w:rsidRDefault="00E42937">
      <w:r>
        <w:separator/>
      </w:r>
    </w:p>
  </w:footnote>
  <w:footnote w:type="continuationSeparator" w:id="0">
    <w:p w14:paraId="247828D8" w14:textId="77777777" w:rsidR="00E42937" w:rsidRDefault="00E42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429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429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409E"/>
    <w:rsid w:val="000C6598"/>
    <w:rsid w:val="000D44B3"/>
    <w:rsid w:val="001062AD"/>
    <w:rsid w:val="00123582"/>
    <w:rsid w:val="00142FAC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34BFF"/>
    <w:rsid w:val="00253630"/>
    <w:rsid w:val="002560A8"/>
    <w:rsid w:val="0026004D"/>
    <w:rsid w:val="002640DD"/>
    <w:rsid w:val="00275D12"/>
    <w:rsid w:val="00284FEB"/>
    <w:rsid w:val="002860C4"/>
    <w:rsid w:val="0029528F"/>
    <w:rsid w:val="002A0A9A"/>
    <w:rsid w:val="002B3A12"/>
    <w:rsid w:val="002B5741"/>
    <w:rsid w:val="002E2159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53EE6"/>
    <w:rsid w:val="00592D74"/>
    <w:rsid w:val="005C5072"/>
    <w:rsid w:val="005E2C44"/>
    <w:rsid w:val="00621188"/>
    <w:rsid w:val="006257ED"/>
    <w:rsid w:val="00665C47"/>
    <w:rsid w:val="00695808"/>
    <w:rsid w:val="006B46FB"/>
    <w:rsid w:val="006E21FB"/>
    <w:rsid w:val="0070632E"/>
    <w:rsid w:val="00736333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A72E0"/>
    <w:rsid w:val="009E3297"/>
    <w:rsid w:val="009F734F"/>
    <w:rsid w:val="00A246B6"/>
    <w:rsid w:val="00A32CFC"/>
    <w:rsid w:val="00A47E70"/>
    <w:rsid w:val="00A50CF0"/>
    <w:rsid w:val="00A60B25"/>
    <w:rsid w:val="00A678F0"/>
    <w:rsid w:val="00A73509"/>
    <w:rsid w:val="00A7671C"/>
    <w:rsid w:val="00A82851"/>
    <w:rsid w:val="00AA2CBC"/>
    <w:rsid w:val="00AA774C"/>
    <w:rsid w:val="00AC5820"/>
    <w:rsid w:val="00AD1CD8"/>
    <w:rsid w:val="00AF5091"/>
    <w:rsid w:val="00B142A2"/>
    <w:rsid w:val="00B258BB"/>
    <w:rsid w:val="00B52AAE"/>
    <w:rsid w:val="00B67B97"/>
    <w:rsid w:val="00B968C8"/>
    <w:rsid w:val="00BA3EC5"/>
    <w:rsid w:val="00BA51D9"/>
    <w:rsid w:val="00BA6F83"/>
    <w:rsid w:val="00BB006C"/>
    <w:rsid w:val="00BB22C5"/>
    <w:rsid w:val="00BB5DFC"/>
    <w:rsid w:val="00BD279D"/>
    <w:rsid w:val="00BD6BB8"/>
    <w:rsid w:val="00C05CD0"/>
    <w:rsid w:val="00C66BA2"/>
    <w:rsid w:val="00C94686"/>
    <w:rsid w:val="00C95985"/>
    <w:rsid w:val="00CB021E"/>
    <w:rsid w:val="00CB5EC6"/>
    <w:rsid w:val="00CC5026"/>
    <w:rsid w:val="00CC68D0"/>
    <w:rsid w:val="00D01643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42937"/>
    <w:rsid w:val="00EB09B7"/>
    <w:rsid w:val="00EC5544"/>
    <w:rsid w:val="00EE7D7C"/>
    <w:rsid w:val="00F079CF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651B8-A866-459A-B5D7-DA3E680AD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</cp:revision>
  <cp:lastPrinted>1899-12-31T23:00:00Z</cp:lastPrinted>
  <dcterms:created xsi:type="dcterms:W3CDTF">2021-03-02T13:42:00Z</dcterms:created>
  <dcterms:modified xsi:type="dcterms:W3CDTF">2021-03-02T15:54:00Z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(3)8vSFRczP03kBnTW5mrrW2/PgeImE1EXpdleBBt++EsThWHABxSvU2TEroO7VJp4icjDxWD54
NqorBKH28+POaQs9w1UMiOHrYIcUDIb+H1hU4yqMqC/E9Tf2gCy0FaEw9YMEi/2Q/13HfnxO
quFLmLkuTy8Z0fMAQvJiSCZ2VKjbUW1pfyN68AjhD79AksM8jeGEYqmkDM3uFxFQHTEV46tB
Qgbiv1EiDEe53RMRpY</vt:lpwstr>
  </property>
  <property fmtid="{D5CDD505-2E9C-101B-9397-08002B2CF9AE}" pid="22" name="_2015_ms_pID_7253431">
    <vt:lpwstr>JEC3uFpNSAgXACO93PxHwhM5clpj3QAT+Plje0QkJeyniuyQyysQBd
oPaM/E3yKt8GpOz1EiwI/dNHIoafbPZ/ltQ2BnbnFWsGsS7Wjb8VDTCLrDGCoZyeZGxpzET/
k3FkSqz7Zis24Mk5PnCyBLGyugLCLsSEjk1k9ZViJwdkWXYT0WoAPE9juXpgHniolXlbGMzf
cWczCBodWnOsCMzAdhdxM9Xk/2HnvPYcIW4W</vt:lpwstr>
  </property>
  <property fmtid="{D5CDD505-2E9C-101B-9397-08002B2CF9AE}" pid="23" name="_2015_ms_pID_7253432">
    <vt:lpwstr>8g==</vt:lpwstr>
  </property>
</Properties>
</file>